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C5163" w14:textId="77777777" w:rsidR="00A72459" w:rsidRDefault="008A1A0C" w:rsidP="008A1A0C">
      <w:pPr>
        <w:pStyle w:val="Header"/>
        <w:tabs>
          <w:tab w:val="right" w:pos="9639"/>
        </w:tabs>
        <w:spacing w:after="0" w:line="240" w:lineRule="auto"/>
        <w:rPr>
          <w:sz w:val="24"/>
        </w:rPr>
      </w:pPr>
      <w:r>
        <w:rPr>
          <w:sz w:val="24"/>
        </w:rPr>
        <w:t xml:space="preserve">3GPP TSG-RAN WG1 Meeting </w:t>
      </w:r>
      <w:r w:rsidR="00F02C8C">
        <w:rPr>
          <w:sz w:val="24"/>
        </w:rPr>
        <w:t>#94bis</w:t>
      </w:r>
      <w:r w:rsidR="00F02C8C">
        <w:rPr>
          <w:sz w:val="24"/>
        </w:rPr>
        <w:tab/>
      </w:r>
      <w:r w:rsidR="00F02C8C" w:rsidRPr="008A1A0C">
        <w:rPr>
          <w:sz w:val="24"/>
        </w:rPr>
        <w:t>R1-1810468</w:t>
      </w:r>
    </w:p>
    <w:p w14:paraId="42AB47D0" w14:textId="77777777" w:rsidR="00A72459" w:rsidRDefault="00F02C8C" w:rsidP="008A1A0C">
      <w:pPr>
        <w:pStyle w:val="Header"/>
        <w:tabs>
          <w:tab w:val="right" w:pos="9639"/>
        </w:tabs>
        <w:spacing w:after="0" w:line="240" w:lineRule="auto"/>
        <w:rPr>
          <w:sz w:val="24"/>
        </w:rPr>
      </w:pPr>
      <w:r>
        <w:rPr>
          <w:sz w:val="24"/>
        </w:rPr>
        <w:t>Chengdu, China, October 8th – 12th, 2018</w:t>
      </w:r>
    </w:p>
    <w:p w14:paraId="3FEED25A" w14:textId="77777777" w:rsidR="00A72459" w:rsidRDefault="00A72459">
      <w:pPr>
        <w:pStyle w:val="RecCCITT"/>
        <w:keepNext w:val="0"/>
        <w:keepLines w:val="0"/>
        <w:rPr>
          <w:rFonts w:ascii="Arial" w:eastAsiaTheme="minorEastAsia" w:hAnsi="Arial"/>
          <w:lang w:eastAsia="zh-CN"/>
        </w:rPr>
      </w:pPr>
    </w:p>
    <w:p w14:paraId="48088DBA" w14:textId="77777777" w:rsidR="00A72459" w:rsidRDefault="00F02C8C">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0B31F9E8" w14:textId="77777777" w:rsidR="00A72459" w:rsidRDefault="00F02C8C">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Pr>
          <w:rFonts w:ascii="Arial" w:hAnsi="Arial"/>
          <w:sz w:val="24"/>
        </w:rPr>
        <w:t>Discussion on UE traffic adaptation and power consumption characteristics</w:t>
      </w:r>
    </w:p>
    <w:p w14:paraId="174CEAE3" w14:textId="77777777" w:rsidR="00A72459" w:rsidRDefault="00F02C8C">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t>7.2.9.2.1</w:t>
      </w:r>
    </w:p>
    <w:p w14:paraId="7CDBC361" w14:textId="77777777" w:rsidR="00A72459" w:rsidRDefault="00F02C8C">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15E353EE" w14:textId="77777777" w:rsidR="00A72459" w:rsidRDefault="00F02C8C" w:rsidP="00E02A21">
      <w:pPr>
        <w:pStyle w:val="Heading1"/>
      </w:pPr>
      <w:r>
        <w:t>Introduction</w:t>
      </w:r>
    </w:p>
    <w:p w14:paraId="4D179652" w14:textId="77777777" w:rsidR="00A72459" w:rsidRDefault="00F02C8C" w:rsidP="00036CE4">
      <w:pPr>
        <w:rPr>
          <w:rFonts w:cs="Arial"/>
        </w:rPr>
      </w:pPr>
      <w:r>
        <w:rPr>
          <w:rFonts w:cs="Arial"/>
        </w:rPr>
        <w:t>The study item on UE power saving for NR was agreed in RAN#80 in [1].</w:t>
      </w:r>
    </w:p>
    <w:p w14:paraId="1CEE9EDC" w14:textId="77777777" w:rsidR="00A72459" w:rsidRDefault="00F02C8C" w:rsidP="00036CE4">
      <w:pPr>
        <w:rPr>
          <w:rFonts w:cs="Arial"/>
        </w:rPr>
      </w:pPr>
      <w:r>
        <w:rPr>
          <w:rFonts w:cs="Arial"/>
        </w:rPr>
        <w:t>In RAN1 working scope, the main focuses are to identify techniques for UE power saving study in RRC_CONNECTED mode and potential mechanisms on UE power reduction in RRM measurement.</w:t>
      </w:r>
    </w:p>
    <w:p w14:paraId="095113F3" w14:textId="77777777" w:rsidR="00A72459" w:rsidRDefault="00F02C8C" w:rsidP="00036CE4">
      <w:pPr>
        <w:rPr>
          <w:rFonts w:cs="Arial"/>
        </w:rPr>
      </w:pPr>
      <w:r>
        <w:rPr>
          <w:rFonts w:cs="Arial"/>
        </w:rPr>
        <w:t>In this contribution, views on power consumption characteristic are provided. Furthermore, the UE traffic adaptation to efficiently make use of the power is also discussed.</w:t>
      </w:r>
    </w:p>
    <w:p w14:paraId="06770355" w14:textId="77777777" w:rsidR="00A72459" w:rsidRDefault="00F02C8C" w:rsidP="00E02A21">
      <w:pPr>
        <w:pStyle w:val="Heading1"/>
        <w:rPr>
          <w:rFonts w:cs="Arial"/>
        </w:rPr>
      </w:pPr>
      <w:r>
        <w:rPr>
          <w:rFonts w:cs="Arial"/>
        </w:rPr>
        <w:t>Discussion</w:t>
      </w:r>
    </w:p>
    <w:p w14:paraId="1EC7943F" w14:textId="77777777" w:rsidR="00A72459" w:rsidRDefault="00F02C8C" w:rsidP="00036CE4">
      <w:pPr>
        <w:rPr>
          <w:rFonts w:eastAsia="SimSun"/>
          <w:lang w:val="en-US" w:eastAsia="zh-CN"/>
        </w:rPr>
      </w:pPr>
      <w:r>
        <w:rPr>
          <w:rFonts w:eastAsia="SimSun" w:hint="eastAsia"/>
          <w:lang w:val="en-US" w:eastAsia="zh-CN"/>
        </w:rPr>
        <w:t>Previously in the study of low cost MTC, RAN1 discussed the main power consumption factors to consider, which was regarded important for cost reduction</w:t>
      </w:r>
      <w:r w:rsidRPr="00FD6ED0">
        <w:rPr>
          <w:rFonts w:eastAsia="SimSun" w:hint="eastAsia"/>
          <w:lang w:val="en-US" w:eastAsia="zh-CN"/>
        </w:rPr>
        <w:t>. [</w:t>
      </w:r>
      <w:r w:rsidR="00FD6ED0" w:rsidRPr="00FD6ED0">
        <w:rPr>
          <w:rFonts w:eastAsia="SimSun"/>
          <w:lang w:val="en-US" w:eastAsia="zh-CN"/>
        </w:rPr>
        <w:t>2</w:t>
      </w:r>
      <w:r w:rsidRPr="00FD6ED0">
        <w:rPr>
          <w:rFonts w:eastAsia="SimSun" w:hint="eastAsia"/>
          <w:lang w:val="en-US" w:eastAsia="zh-CN"/>
        </w:rPr>
        <w:t>]</w:t>
      </w:r>
    </w:p>
    <w:p w14:paraId="698EE97C" w14:textId="77777777" w:rsidR="00A72459" w:rsidRDefault="00F02C8C" w:rsidP="00036CE4">
      <w:pPr>
        <w:rPr>
          <w:rFonts w:eastAsia="SimSun"/>
          <w:lang w:val="en-US" w:eastAsia="zh-CN"/>
        </w:rPr>
      </w:pPr>
      <w:r>
        <w:rPr>
          <w:rFonts w:eastAsia="SimSun" w:hint="eastAsia"/>
          <w:lang w:val="en-US" w:eastAsia="zh-CN"/>
        </w:rPr>
        <w:t>In a high level UE design structure, the main power consumption contributors can be abstracted or summarized as:</w:t>
      </w:r>
    </w:p>
    <w:p w14:paraId="2AA02785" w14:textId="77777777" w:rsidR="00A72459" w:rsidRDefault="00F02C8C" w:rsidP="00036CE4">
      <w:pPr>
        <w:numPr>
          <w:ilvl w:val="0"/>
          <w:numId w:val="2"/>
        </w:numPr>
        <w:rPr>
          <w:rFonts w:eastAsia="SimSun"/>
          <w:lang w:val="en-US" w:eastAsia="zh-CN"/>
        </w:rPr>
      </w:pPr>
      <w:r>
        <w:rPr>
          <w:rFonts w:eastAsia="SimSun" w:hint="eastAsia"/>
          <w:lang w:val="en-US" w:eastAsia="zh-CN"/>
        </w:rPr>
        <w:t>Active transmission time</w:t>
      </w:r>
    </w:p>
    <w:p w14:paraId="5D18DB40" w14:textId="77777777" w:rsidR="00A72459" w:rsidRDefault="00F02C8C" w:rsidP="00036CE4">
      <w:pPr>
        <w:numPr>
          <w:ilvl w:val="0"/>
          <w:numId w:val="2"/>
        </w:numPr>
        <w:rPr>
          <w:rFonts w:eastAsia="SimSun"/>
          <w:lang w:val="en-US" w:eastAsia="zh-CN"/>
        </w:rPr>
      </w:pPr>
      <w:r>
        <w:rPr>
          <w:rFonts w:eastAsia="SimSun" w:hint="eastAsia"/>
          <w:lang w:val="en-US" w:eastAsia="zh-CN"/>
        </w:rPr>
        <w:t>Base band processing time/complexity for transmission preparation</w:t>
      </w:r>
    </w:p>
    <w:p w14:paraId="1DA02076" w14:textId="77777777" w:rsidR="00A72459" w:rsidRDefault="00F02C8C" w:rsidP="00036CE4">
      <w:pPr>
        <w:numPr>
          <w:ilvl w:val="0"/>
          <w:numId w:val="2"/>
        </w:numPr>
        <w:rPr>
          <w:rFonts w:eastAsia="SimSun"/>
          <w:lang w:val="en-US" w:eastAsia="zh-CN"/>
        </w:rPr>
      </w:pPr>
      <w:r>
        <w:rPr>
          <w:rFonts w:eastAsia="SimSun" w:hint="eastAsia"/>
          <w:lang w:val="en-US" w:eastAsia="zh-CN"/>
        </w:rPr>
        <w:t>Transmission power level and PA efficiency</w:t>
      </w:r>
    </w:p>
    <w:p w14:paraId="230A0C29" w14:textId="77777777" w:rsidR="00A72459" w:rsidRDefault="00F02C8C" w:rsidP="00036CE4">
      <w:pPr>
        <w:numPr>
          <w:ilvl w:val="0"/>
          <w:numId w:val="2"/>
        </w:numPr>
        <w:rPr>
          <w:rFonts w:eastAsia="SimSun"/>
          <w:lang w:val="en-US" w:eastAsia="zh-CN"/>
        </w:rPr>
      </w:pPr>
      <w:r>
        <w:rPr>
          <w:rFonts w:eastAsia="SimSun" w:hint="eastAsia"/>
          <w:lang w:val="en-US" w:eastAsia="zh-CN"/>
        </w:rPr>
        <w:t>Active reception time</w:t>
      </w:r>
    </w:p>
    <w:p w14:paraId="53814AB3" w14:textId="77777777" w:rsidR="00A72459" w:rsidRDefault="00F02C8C" w:rsidP="00036CE4">
      <w:pPr>
        <w:numPr>
          <w:ilvl w:val="0"/>
          <w:numId w:val="2"/>
        </w:numPr>
        <w:rPr>
          <w:rFonts w:eastAsia="SimSun"/>
          <w:lang w:val="en-US" w:eastAsia="zh-CN"/>
        </w:rPr>
      </w:pPr>
      <w:r>
        <w:rPr>
          <w:rFonts w:eastAsia="SimSun" w:hint="eastAsia"/>
          <w:lang w:val="en-US" w:eastAsia="zh-CN"/>
        </w:rPr>
        <w:t>Receiver processing time/complexity, Rx chain</w:t>
      </w:r>
    </w:p>
    <w:p w14:paraId="221B8BA6" w14:textId="77777777" w:rsidR="00A72459" w:rsidRDefault="00F02C8C" w:rsidP="00036CE4">
      <w:pPr>
        <w:numPr>
          <w:ilvl w:val="0"/>
          <w:numId w:val="2"/>
        </w:numPr>
        <w:rPr>
          <w:rFonts w:eastAsia="SimSun"/>
          <w:lang w:val="en-US" w:eastAsia="zh-CN"/>
        </w:rPr>
      </w:pPr>
      <w:r>
        <w:rPr>
          <w:rFonts w:eastAsia="SimSun" w:hint="eastAsia"/>
          <w:lang w:val="en-US" w:eastAsia="zh-CN"/>
        </w:rPr>
        <w:t>Sleeping mode duration</w:t>
      </w:r>
    </w:p>
    <w:p w14:paraId="15C911E2" w14:textId="6F1A9F39" w:rsidR="00A72459" w:rsidRDefault="00036CE4" w:rsidP="00036CE4">
      <w:pPr>
        <w:rPr>
          <w:rFonts w:eastAsia="SimSun"/>
          <w:lang w:val="en-US" w:eastAsia="zh-CN"/>
        </w:rPr>
      </w:pPr>
      <w:r>
        <w:rPr>
          <w:rFonts w:eastAsia="SimSun"/>
          <w:lang w:val="en-US" w:eastAsia="zh-CN"/>
        </w:rPr>
        <w:t>T</w:t>
      </w:r>
      <w:r w:rsidR="00F02C8C">
        <w:rPr>
          <w:rFonts w:eastAsia="SimSun" w:hint="eastAsia"/>
          <w:lang w:val="en-US" w:eastAsia="zh-CN"/>
        </w:rPr>
        <w:t xml:space="preserve">he study should cover </w:t>
      </w:r>
      <w:bookmarkStart w:id="0" w:name="_GoBack"/>
      <w:bookmarkEnd w:id="0"/>
      <w:r>
        <w:rPr>
          <w:rFonts w:eastAsia="SimSun"/>
          <w:lang w:val="en-US" w:eastAsia="zh-CN"/>
        </w:rPr>
        <w:t xml:space="preserve">various </w:t>
      </w:r>
      <w:r w:rsidR="00F02C8C">
        <w:rPr>
          <w:rFonts w:eastAsia="SimSun" w:hint="eastAsia"/>
          <w:lang w:val="en-US" w:eastAsia="zh-CN"/>
        </w:rPr>
        <w:t xml:space="preserve">traffic types. </w:t>
      </w:r>
      <w:r>
        <w:rPr>
          <w:rFonts w:eastAsia="SimSun"/>
          <w:lang w:val="en-US" w:eastAsia="zh-CN"/>
        </w:rPr>
        <w:t xml:space="preserve">How long above power contributions consumes the power is determined by </w:t>
      </w:r>
      <w:r w:rsidR="00F02C8C">
        <w:rPr>
          <w:rFonts w:eastAsia="SimSun" w:hint="eastAsia"/>
          <w:lang w:val="en-US" w:eastAsia="zh-CN"/>
        </w:rPr>
        <w:t xml:space="preserve">the traffic characteristics and </w:t>
      </w:r>
      <w:r w:rsidR="009633AC">
        <w:rPr>
          <w:rFonts w:eastAsia="SimSun"/>
          <w:lang w:val="en-US" w:eastAsia="zh-CN"/>
        </w:rPr>
        <w:t xml:space="preserve">proper </w:t>
      </w:r>
      <w:r w:rsidR="00F02C8C">
        <w:rPr>
          <w:rFonts w:eastAsia="SimSun" w:hint="eastAsia"/>
          <w:lang w:val="en-US" w:eastAsia="zh-CN"/>
        </w:rPr>
        <w:t xml:space="preserve">gNB scheduling implementation. </w:t>
      </w:r>
    </w:p>
    <w:p w14:paraId="5DBFD5E1" w14:textId="71F399ED" w:rsidR="00A72459" w:rsidRDefault="00F02C8C" w:rsidP="00036CE4">
      <w:pPr>
        <w:rPr>
          <w:rFonts w:eastAsia="SimSun"/>
          <w:lang w:val="en-US" w:eastAsia="zh-CN"/>
        </w:rPr>
      </w:pPr>
      <w:r>
        <w:rPr>
          <w:rFonts w:eastAsia="SimSun" w:hint="eastAsia"/>
          <w:lang w:val="en-US" w:eastAsia="zh-CN"/>
        </w:rPr>
        <w:t>In our understanding, a proper inter-operation between UE and gNB should be able to minimize the time duration that the UE is in a</w:t>
      </w:r>
      <w:r w:rsidR="003D5372">
        <w:rPr>
          <w:rFonts w:eastAsia="SimSun"/>
          <w:lang w:val="en-US" w:eastAsia="zh-CN"/>
        </w:rPr>
        <w:t>n</w:t>
      </w:r>
      <w:r>
        <w:rPr>
          <w:rFonts w:eastAsia="SimSun" w:hint="eastAsia"/>
          <w:lang w:val="en-US" w:eastAsia="zh-CN"/>
        </w:rPr>
        <w:t xml:space="preserve"> active mode while there is no traffic to be scheduled. The reason is that the UE in this situation needs to perform necessary control channel blind decoding, synchronization tracking and also to keep baseband, Rx chain and </w:t>
      </w:r>
      <w:proofErr w:type="gramStart"/>
      <w:r>
        <w:rPr>
          <w:rFonts w:eastAsia="SimSun" w:hint="eastAsia"/>
          <w:lang w:val="en-US" w:eastAsia="zh-CN"/>
        </w:rPr>
        <w:t>Tx</w:t>
      </w:r>
      <w:proofErr w:type="gramEnd"/>
      <w:r>
        <w:rPr>
          <w:rFonts w:eastAsia="SimSun" w:hint="eastAsia"/>
          <w:lang w:val="en-US" w:eastAsia="zh-CN"/>
        </w:rPr>
        <w:t xml:space="preserve"> chain active to waiting for gNB scheduling. There are also other parts of circuits that need to be active to provide necessary and complete support to ensure smooth processing and interaction between different modules. Although the detailed implementation is up to chip-set and UE vendors</w:t>
      </w:r>
      <w:r>
        <w:rPr>
          <w:rFonts w:eastAsia="SimSun"/>
          <w:lang w:val="en-US" w:eastAsia="zh-CN"/>
        </w:rPr>
        <w:t>’</w:t>
      </w:r>
      <w:r>
        <w:rPr>
          <w:rFonts w:eastAsia="SimSun" w:hint="eastAsia"/>
          <w:lang w:val="en-US" w:eastAsia="zh-CN"/>
        </w:rPr>
        <w:t xml:space="preserve"> product design can could be different and variable between companies, these hardware operation inevitably consume some power when the UE is standing by for possible arrival traffic.</w:t>
      </w:r>
    </w:p>
    <w:p w14:paraId="237CFD38" w14:textId="20E25108" w:rsidR="00A72459" w:rsidRDefault="00F02C8C" w:rsidP="00036CE4">
      <w:pPr>
        <w:rPr>
          <w:rFonts w:eastAsia="SimSun"/>
          <w:lang w:val="en-US" w:eastAsia="zh-CN"/>
        </w:rPr>
      </w:pPr>
      <w:r>
        <w:rPr>
          <w:rFonts w:eastAsia="SimSun" w:hint="eastAsia"/>
          <w:lang w:val="en-US" w:eastAsia="zh-CN"/>
        </w:rPr>
        <w:t xml:space="preserve">To have better QoS and especially short packet delivery latency, the above situation is in general regarded as acceptable </w:t>
      </w:r>
      <w:proofErr w:type="gramStart"/>
      <w:r>
        <w:rPr>
          <w:rFonts w:eastAsia="SimSun" w:hint="eastAsia"/>
          <w:lang w:val="en-US" w:eastAsia="zh-CN"/>
        </w:rPr>
        <w:t>and</w:t>
      </w:r>
      <w:proofErr w:type="gramEnd"/>
      <w:r>
        <w:rPr>
          <w:rFonts w:eastAsia="SimSun" w:hint="eastAsia"/>
          <w:lang w:val="en-US" w:eastAsia="zh-CN"/>
        </w:rPr>
        <w:t xml:space="preserve"> not optimized in LTE. </w:t>
      </w:r>
    </w:p>
    <w:p w14:paraId="0D0B1714" w14:textId="3D5F924A" w:rsidR="00A72459" w:rsidRDefault="00F02C8C" w:rsidP="00036CE4">
      <w:pPr>
        <w:rPr>
          <w:rFonts w:eastAsia="SimSun"/>
          <w:lang w:val="en-US" w:eastAsia="zh-CN"/>
        </w:rPr>
      </w:pPr>
      <w:r>
        <w:rPr>
          <w:rFonts w:eastAsia="SimSun" w:hint="eastAsia"/>
          <w:lang w:val="en-US" w:eastAsia="zh-CN"/>
        </w:rPr>
        <w:t xml:space="preserve">However, </w:t>
      </w:r>
      <w:r w:rsidR="00517FC1">
        <w:rPr>
          <w:rFonts w:eastAsia="SimSun"/>
          <w:lang w:val="en-US" w:eastAsia="zh-CN"/>
        </w:rPr>
        <w:t>NR</w:t>
      </w:r>
      <w:r>
        <w:rPr>
          <w:rFonts w:eastAsia="SimSun" w:hint="eastAsia"/>
          <w:lang w:val="en-US" w:eastAsia="zh-CN"/>
        </w:rPr>
        <w:t xml:space="preserve"> UE is capable of supporting even higher peak data rate and extremely short transmission latency, which makes the NR system is applicable for more universal, up to date and challenging application no matter in vertical industry or consumer level. Higher performance UE come from more powerful processing capability. Thus, in this </w:t>
      </w:r>
      <w:r>
        <w:rPr>
          <w:rFonts w:eastAsia="SimSun" w:hint="eastAsia"/>
          <w:lang w:val="en-US" w:eastAsia="zh-CN"/>
        </w:rPr>
        <w:lastRenderedPageBreak/>
        <w:t xml:space="preserve">sense, the power consumption of the UE will be much larger than </w:t>
      </w:r>
      <w:r w:rsidR="00517FC1">
        <w:rPr>
          <w:rFonts w:eastAsia="SimSun"/>
          <w:lang w:val="en-US" w:eastAsia="zh-CN"/>
        </w:rPr>
        <w:t>LTE</w:t>
      </w:r>
      <w:r w:rsidR="00EF2EF5">
        <w:rPr>
          <w:rFonts w:eastAsia="SimSun" w:hint="eastAsia"/>
          <w:lang w:val="en-US" w:eastAsia="zh-CN"/>
        </w:rPr>
        <w:t xml:space="preserve"> </w:t>
      </w:r>
      <w:r>
        <w:rPr>
          <w:rFonts w:eastAsia="SimSun" w:hint="eastAsia"/>
          <w:lang w:val="en-US" w:eastAsia="zh-CN"/>
        </w:rPr>
        <w:t>UE when they are all active but no real traffic is processing. This period can potentially take considerable energy away from the UE battery and impact the utilization experience.</w:t>
      </w:r>
    </w:p>
    <w:p w14:paraId="7D81038C" w14:textId="77777777" w:rsidR="00A72459" w:rsidRDefault="00F02C8C" w:rsidP="00036CE4">
      <w:pPr>
        <w:rPr>
          <w:rFonts w:eastAsia="SimSun"/>
          <w:lang w:val="en-US" w:eastAsia="zh-CN"/>
        </w:rPr>
      </w:pPr>
      <w:r>
        <w:rPr>
          <w:rFonts w:eastAsia="SimSun" w:hint="eastAsia"/>
          <w:lang w:val="en-US" w:eastAsia="zh-CN"/>
        </w:rPr>
        <w:t>Therefore, one of the main motivations or design targets of UE traffic adaptation is to reduce the up mentioned pending period as short as possible.</w:t>
      </w:r>
    </w:p>
    <w:p w14:paraId="59721548" w14:textId="77777777" w:rsidR="00A72459" w:rsidRDefault="00F02C8C" w:rsidP="00036CE4">
      <w:pPr>
        <w:rPr>
          <w:rFonts w:eastAsia="SimSun"/>
          <w:b/>
          <w:bCs/>
          <w:lang w:val="en-US" w:eastAsia="zh-CN"/>
        </w:rPr>
      </w:pPr>
      <w:r>
        <w:rPr>
          <w:rFonts w:eastAsia="SimSun" w:hint="eastAsia"/>
          <w:b/>
          <w:bCs/>
          <w:lang w:val="en-US" w:eastAsia="zh-CN"/>
        </w:rPr>
        <w:t>Proposal 1: UE traffic adaptation for power saving needs to minimize the UE active period while no traffic.</w:t>
      </w:r>
    </w:p>
    <w:p w14:paraId="08A75C14" w14:textId="77777777" w:rsidR="00A72459" w:rsidRDefault="00F02C8C" w:rsidP="00036CE4">
      <w:pPr>
        <w:rPr>
          <w:rFonts w:eastAsia="SimSun"/>
          <w:lang w:val="en-US" w:eastAsia="zh-CN"/>
        </w:rPr>
      </w:pPr>
      <w:r>
        <w:rPr>
          <w:rFonts w:eastAsia="SimSun" w:hint="eastAsia"/>
          <w:lang w:val="en-US" w:eastAsia="zh-CN"/>
        </w:rPr>
        <w:t xml:space="preserve">On the other hand, for power saving purpose, if the UE stays long time in a state that in a low power consuming level, the UE </w:t>
      </w:r>
      <w:proofErr w:type="spellStart"/>
      <w:r>
        <w:rPr>
          <w:rFonts w:eastAsia="SimSun" w:hint="eastAsia"/>
          <w:lang w:val="en-US" w:eastAsia="zh-CN"/>
        </w:rPr>
        <w:t>can not</w:t>
      </w:r>
      <w:proofErr w:type="spellEnd"/>
      <w:r>
        <w:rPr>
          <w:rFonts w:eastAsia="SimSun" w:hint="eastAsia"/>
          <w:lang w:val="en-US" w:eastAsia="zh-CN"/>
        </w:rPr>
        <w:t xml:space="preserve"> be timely waken up and become active to receive or transmit data. A UE in DRX OFF period or even RRC_IDLE/INACTIVE mode can be examples. This may impact the latency performance. Thus, the UE traffic adaptation also needs to take packet delivery latency into account to avoid losing the merit of NR.</w:t>
      </w:r>
    </w:p>
    <w:p w14:paraId="1784147B" w14:textId="167BFBC6" w:rsidR="00A72459" w:rsidRDefault="00F02C8C" w:rsidP="00036CE4">
      <w:pPr>
        <w:rPr>
          <w:rFonts w:eastAsia="SimSun"/>
          <w:lang w:val="en-US" w:eastAsia="zh-CN"/>
        </w:rPr>
      </w:pPr>
      <w:r>
        <w:rPr>
          <w:rFonts w:eastAsia="SimSun" w:hint="eastAsia"/>
          <w:b/>
          <w:bCs/>
          <w:lang w:val="en-US" w:eastAsia="zh-CN"/>
        </w:rPr>
        <w:t xml:space="preserve">Proposal 2: UE traffic adaptation for power saving should </w:t>
      </w:r>
      <w:r w:rsidR="00233393">
        <w:rPr>
          <w:rFonts w:eastAsia="SimSun"/>
          <w:b/>
          <w:bCs/>
          <w:lang w:val="en-US" w:eastAsia="zh-CN"/>
        </w:rPr>
        <w:t>take</w:t>
      </w:r>
      <w:r w:rsidR="00233393">
        <w:rPr>
          <w:rFonts w:eastAsia="SimSun" w:hint="eastAsia"/>
          <w:b/>
          <w:bCs/>
          <w:lang w:val="en-US" w:eastAsia="zh-CN"/>
        </w:rPr>
        <w:t xml:space="preserve"> </w:t>
      </w:r>
      <w:r>
        <w:rPr>
          <w:rFonts w:eastAsia="SimSun" w:hint="eastAsia"/>
          <w:b/>
          <w:bCs/>
          <w:lang w:val="en-US" w:eastAsia="zh-CN"/>
        </w:rPr>
        <w:t>the packet delivery latency</w:t>
      </w:r>
      <w:r w:rsidR="00233393">
        <w:rPr>
          <w:rFonts w:eastAsia="SimSun"/>
          <w:b/>
          <w:bCs/>
          <w:lang w:val="en-US" w:eastAsia="zh-CN"/>
        </w:rPr>
        <w:t xml:space="preserve"> into account</w:t>
      </w:r>
      <w:r>
        <w:rPr>
          <w:rFonts w:eastAsia="SimSun" w:hint="eastAsia"/>
          <w:b/>
          <w:bCs/>
          <w:lang w:val="en-US" w:eastAsia="zh-CN"/>
        </w:rPr>
        <w:t>.</w:t>
      </w:r>
    </w:p>
    <w:p w14:paraId="4112626A" w14:textId="77777777" w:rsidR="00A72459" w:rsidRDefault="00A72459" w:rsidP="00036CE4">
      <w:pPr>
        <w:rPr>
          <w:rFonts w:eastAsia="SimSun"/>
          <w:lang w:val="en-US" w:eastAsia="zh-CN"/>
        </w:rPr>
      </w:pPr>
    </w:p>
    <w:p w14:paraId="7D8FDBC8" w14:textId="657E490E" w:rsidR="005A0810" w:rsidRDefault="00F02C8C" w:rsidP="00036CE4">
      <w:pPr>
        <w:rPr>
          <w:rFonts w:eastAsia="SimSun"/>
          <w:lang w:val="en-US" w:eastAsia="zh-CN"/>
        </w:rPr>
      </w:pPr>
      <w:r>
        <w:rPr>
          <w:rFonts w:eastAsia="SimSun" w:hint="eastAsia"/>
          <w:lang w:val="en-US" w:eastAsia="zh-CN"/>
        </w:rPr>
        <w:t>In the above listed factors, other than the ones related to time period of different mode, the main power consumption factors are the baseband processing complexity/time and PA.</w:t>
      </w:r>
      <w:r>
        <w:rPr>
          <w:rFonts w:eastAsia="SimSun"/>
          <w:lang w:val="en-US" w:eastAsia="zh-CN"/>
        </w:rPr>
        <w:t xml:space="preserve"> That means larger TBS, larger allocated bandwidth and more advanced MIMO schemes (including more antennas) can lead to higher power consumption</w:t>
      </w:r>
      <w:r w:rsidR="00055D24">
        <w:rPr>
          <w:rFonts w:eastAsia="SimSun"/>
          <w:lang w:val="en-US" w:eastAsia="zh-CN"/>
        </w:rPr>
        <w:t xml:space="preserve"> in some situations</w:t>
      </w:r>
      <w:r>
        <w:rPr>
          <w:rFonts w:eastAsia="SimSun"/>
          <w:lang w:val="en-US" w:eastAsia="zh-CN"/>
        </w:rPr>
        <w:t xml:space="preserve">. </w:t>
      </w:r>
    </w:p>
    <w:p w14:paraId="09F6D7C7" w14:textId="5018A612" w:rsidR="005A0810" w:rsidRDefault="002943B0" w:rsidP="00D40C5C">
      <w:pPr>
        <w:pStyle w:val="ListParagraph"/>
        <w:numPr>
          <w:ilvl w:val="0"/>
          <w:numId w:val="3"/>
        </w:numPr>
        <w:ind w:leftChars="0"/>
        <w:rPr>
          <w:rFonts w:eastAsia="SimSun"/>
          <w:lang w:val="en-US" w:eastAsia="zh-CN"/>
        </w:rPr>
      </w:pPr>
      <w:r>
        <w:rPr>
          <w:rFonts w:eastAsia="SimSun"/>
          <w:lang w:val="en-US" w:eastAsia="zh-CN"/>
        </w:rPr>
        <w:t>When UE operates with higher capability of MIMO and lager TBS, the peak power consumption increases</w:t>
      </w:r>
      <w:r w:rsidR="00EF0897">
        <w:rPr>
          <w:rFonts w:eastAsia="SimSun"/>
          <w:lang w:val="en-US" w:eastAsia="zh-CN"/>
        </w:rPr>
        <w:t>. However, to make fair comparison, it is preferable to align the data amount to analyze the power consumption of the transmission or reception with different UE capability</w:t>
      </w:r>
    </w:p>
    <w:p w14:paraId="37292006" w14:textId="3A27C799" w:rsidR="002943B0" w:rsidRPr="002943B0" w:rsidRDefault="00D37CF4" w:rsidP="002943B0">
      <w:pPr>
        <w:pStyle w:val="ListParagraph"/>
        <w:numPr>
          <w:ilvl w:val="0"/>
          <w:numId w:val="3"/>
        </w:numPr>
        <w:ind w:leftChars="0"/>
        <w:rPr>
          <w:rFonts w:eastAsia="SimSun"/>
          <w:lang w:val="en-US" w:eastAsia="zh-CN"/>
        </w:rPr>
      </w:pPr>
      <w:r>
        <w:rPr>
          <w:rFonts w:eastAsia="SimSun"/>
          <w:lang w:val="en-US" w:eastAsia="zh-CN"/>
        </w:rPr>
        <w:t>For the</w:t>
      </w:r>
      <w:r w:rsidR="002943B0" w:rsidRPr="002943B0">
        <w:rPr>
          <w:rFonts w:eastAsia="SimSun"/>
          <w:lang w:val="en-US" w:eastAsia="zh-CN"/>
        </w:rPr>
        <w:t xml:space="preserve"> same amount of the traffic, if channel is sufficiently good, higher capability</w:t>
      </w:r>
      <w:r w:rsidR="00D40C5C">
        <w:rPr>
          <w:rFonts w:eastAsia="SimSun"/>
          <w:lang w:val="en-US" w:eastAsia="zh-CN"/>
        </w:rPr>
        <w:t xml:space="preserve"> </w:t>
      </w:r>
      <w:r w:rsidR="002943B0" w:rsidRPr="002943B0">
        <w:rPr>
          <w:rFonts w:eastAsia="SimSun"/>
          <w:lang w:val="en-US" w:eastAsia="zh-CN"/>
        </w:rPr>
        <w:t>can reduce the power consumption as it can reduce the</w:t>
      </w:r>
      <w:r>
        <w:rPr>
          <w:rFonts w:eastAsia="SimSun"/>
          <w:lang w:val="en-US" w:eastAsia="zh-CN"/>
        </w:rPr>
        <w:t xml:space="preserve"> transmission</w:t>
      </w:r>
      <w:r w:rsidR="00D40C5C">
        <w:rPr>
          <w:rFonts w:eastAsia="SimSun"/>
          <w:lang w:val="en-US" w:eastAsia="zh-CN"/>
        </w:rPr>
        <w:t>/reception</w:t>
      </w:r>
      <w:r>
        <w:rPr>
          <w:rFonts w:eastAsia="SimSun"/>
          <w:lang w:val="en-US" w:eastAsia="zh-CN"/>
        </w:rPr>
        <w:t xml:space="preserve"> time and</w:t>
      </w:r>
      <w:r w:rsidR="00D40C5C">
        <w:rPr>
          <w:rFonts w:eastAsia="SimSun"/>
          <w:lang w:val="en-US" w:eastAsia="zh-CN"/>
        </w:rPr>
        <w:t xml:space="preserve"> </w:t>
      </w:r>
      <w:r>
        <w:rPr>
          <w:rFonts w:eastAsia="SimSun"/>
          <w:lang w:val="en-US" w:eastAsia="zh-CN"/>
        </w:rPr>
        <w:t>consequential</w:t>
      </w:r>
      <w:r w:rsidR="002943B0" w:rsidRPr="002943B0">
        <w:rPr>
          <w:rFonts w:eastAsia="SimSun"/>
          <w:lang w:val="en-US" w:eastAsia="zh-CN"/>
        </w:rPr>
        <w:t xml:space="preserve"> wake-up time and increase the sleep time.</w:t>
      </w:r>
    </w:p>
    <w:p w14:paraId="4FC22CB0" w14:textId="10B89123" w:rsidR="002943B0" w:rsidRDefault="00D37CF4" w:rsidP="00D40C5C">
      <w:pPr>
        <w:pStyle w:val="ListParagraph"/>
        <w:numPr>
          <w:ilvl w:val="0"/>
          <w:numId w:val="3"/>
        </w:numPr>
        <w:ind w:leftChars="0"/>
        <w:rPr>
          <w:rFonts w:eastAsia="SimSun"/>
          <w:lang w:val="en-US" w:eastAsia="zh-CN"/>
        </w:rPr>
      </w:pPr>
      <w:r>
        <w:rPr>
          <w:rFonts w:eastAsia="SimSun"/>
          <w:lang w:val="en-US" w:eastAsia="zh-CN"/>
        </w:rPr>
        <w:t>For the</w:t>
      </w:r>
      <w:r w:rsidRPr="002943B0">
        <w:rPr>
          <w:rFonts w:eastAsia="SimSun"/>
          <w:lang w:val="en-US" w:eastAsia="zh-CN"/>
        </w:rPr>
        <w:t xml:space="preserve"> same amount of the traffic</w:t>
      </w:r>
      <w:r w:rsidR="002943B0" w:rsidRPr="002943B0">
        <w:rPr>
          <w:rFonts w:eastAsia="SimSun"/>
          <w:lang w:val="en-US" w:eastAsia="zh-CN"/>
        </w:rPr>
        <w:t xml:space="preserve">, if channel </w:t>
      </w:r>
      <w:r>
        <w:rPr>
          <w:rFonts w:eastAsia="SimSun"/>
          <w:lang w:val="en-US" w:eastAsia="zh-CN"/>
        </w:rPr>
        <w:t xml:space="preserve">condition </w:t>
      </w:r>
      <w:r w:rsidR="002943B0" w:rsidRPr="002943B0">
        <w:rPr>
          <w:rFonts w:eastAsia="SimSun"/>
          <w:lang w:val="en-US" w:eastAsia="zh-CN"/>
        </w:rPr>
        <w:t xml:space="preserve">is </w:t>
      </w:r>
      <w:r>
        <w:rPr>
          <w:rFonts w:eastAsia="SimSun"/>
          <w:lang w:val="en-US" w:eastAsia="zh-CN"/>
        </w:rPr>
        <w:t>coverage or interference limited</w:t>
      </w:r>
      <w:r w:rsidR="002943B0" w:rsidRPr="002943B0">
        <w:rPr>
          <w:rFonts w:eastAsia="SimSun"/>
          <w:lang w:val="en-US" w:eastAsia="zh-CN"/>
        </w:rPr>
        <w:t xml:space="preserve">, higher capability </w:t>
      </w:r>
      <w:r>
        <w:rPr>
          <w:rFonts w:eastAsia="SimSun"/>
          <w:lang w:val="en-US" w:eastAsia="zh-CN"/>
        </w:rPr>
        <w:t>is not helpful to</w:t>
      </w:r>
      <w:r w:rsidR="002943B0" w:rsidRPr="002943B0">
        <w:rPr>
          <w:rFonts w:eastAsia="SimSun"/>
          <w:lang w:val="en-US" w:eastAsia="zh-CN"/>
        </w:rPr>
        <w:t xml:space="preserve"> power consumption </w:t>
      </w:r>
      <w:r>
        <w:rPr>
          <w:rFonts w:eastAsia="SimSun"/>
          <w:lang w:val="en-US" w:eastAsia="zh-CN"/>
        </w:rPr>
        <w:t>reduction</w:t>
      </w:r>
      <w:r w:rsidR="002943B0" w:rsidRPr="002943B0">
        <w:rPr>
          <w:rFonts w:eastAsia="SimSun"/>
          <w:lang w:val="en-US" w:eastAsia="zh-CN"/>
        </w:rPr>
        <w:t xml:space="preserve"> as peak rate is limited by the air interface speed</w:t>
      </w:r>
      <w:r>
        <w:rPr>
          <w:rFonts w:eastAsia="SimSun"/>
          <w:lang w:val="en-US" w:eastAsia="zh-CN"/>
        </w:rPr>
        <w:t xml:space="preserve"> in each transmission</w:t>
      </w:r>
      <w:r w:rsidR="002943B0" w:rsidRPr="002943B0">
        <w:rPr>
          <w:rFonts w:eastAsia="SimSun"/>
          <w:lang w:val="en-US" w:eastAsia="zh-CN"/>
        </w:rPr>
        <w:t>.</w:t>
      </w:r>
      <w:r>
        <w:rPr>
          <w:rFonts w:eastAsia="SimSun"/>
          <w:lang w:val="en-US" w:eastAsia="zh-CN"/>
        </w:rPr>
        <w:t xml:space="preserve"> In this sense, the wake-up time would be still long.</w:t>
      </w:r>
    </w:p>
    <w:p w14:paraId="6177D78D" w14:textId="49114BE9" w:rsidR="00D37CF4" w:rsidRPr="00D40C5C" w:rsidRDefault="00D37CF4" w:rsidP="00D40C5C">
      <w:pPr>
        <w:rPr>
          <w:rFonts w:eastAsia="SimSun"/>
          <w:lang w:val="en-US" w:eastAsia="zh-CN"/>
        </w:rPr>
      </w:pPr>
      <w:r>
        <w:rPr>
          <w:rFonts w:eastAsia="SimSun"/>
          <w:lang w:val="en-US" w:eastAsia="zh-CN"/>
        </w:rPr>
        <w:t>Thus, how UE capability impact the power consumption depends on case by case evaluation. In some scenarios, the system load status should also be taken into consideration</w:t>
      </w:r>
    </w:p>
    <w:p w14:paraId="763C9856" w14:textId="77777777" w:rsidR="00A72459" w:rsidRDefault="00F02C8C" w:rsidP="00E02A21">
      <w:pPr>
        <w:pStyle w:val="Heading1"/>
        <w:ind w:left="0" w:firstLine="0"/>
      </w:pPr>
      <w:r>
        <w:rPr>
          <w:rFonts w:hint="eastAsia"/>
        </w:rPr>
        <w:t>Conclusions</w:t>
      </w:r>
    </w:p>
    <w:p w14:paraId="0DAD04AB" w14:textId="77777777" w:rsidR="00A72459" w:rsidRDefault="00F02C8C" w:rsidP="00D40C5C">
      <w:pPr>
        <w:rPr>
          <w:lang w:val="en-US" w:eastAsia="ja-JP"/>
        </w:rPr>
      </w:pPr>
      <w:r>
        <w:rPr>
          <w:lang w:val="en-US" w:eastAsia="ja-JP"/>
        </w:rPr>
        <w:t>This contribution provide</w:t>
      </w:r>
      <w:r w:rsidR="00B94ED3">
        <w:rPr>
          <w:lang w:val="en-US" w:eastAsia="ja-JP"/>
        </w:rPr>
        <w:t>s</w:t>
      </w:r>
      <w:r>
        <w:rPr>
          <w:lang w:val="en-US" w:eastAsia="ja-JP"/>
        </w:rPr>
        <w:t xml:space="preserve"> high level view on the UE traffic adaptation and power consumption characteristics.</w:t>
      </w:r>
    </w:p>
    <w:p w14:paraId="4198DD7A" w14:textId="77777777" w:rsidR="00A72459" w:rsidRDefault="00F02C8C" w:rsidP="00D40C5C">
      <w:pPr>
        <w:rPr>
          <w:lang w:val="en-US" w:eastAsia="ja-JP"/>
        </w:rPr>
      </w:pPr>
      <w:r>
        <w:rPr>
          <w:lang w:eastAsia="ja-JP"/>
        </w:rPr>
        <w:t xml:space="preserve">As </w:t>
      </w:r>
      <w:r>
        <w:rPr>
          <w:lang w:val="en-US" w:eastAsia="ja-JP"/>
        </w:rPr>
        <w:t>discussed</w:t>
      </w:r>
      <w:r>
        <w:rPr>
          <w:lang w:eastAsia="ja-JP"/>
        </w:rPr>
        <w:t xml:space="preserve">, the UE power consumption is naturally linked to or proportional with the transmission/reception traffic amount and the time used to finish all the processing. An efficient traffic adaptation procedure allows UE to wake up timely and keep the RF and baseband active only in the necessary time slots. During the active time, ideally, the power should be </w:t>
      </w:r>
      <w:r>
        <w:rPr>
          <w:lang w:val="en-US" w:eastAsia="ja-JP"/>
        </w:rPr>
        <w:t>utilized</w:t>
      </w:r>
      <w:r>
        <w:rPr>
          <w:lang w:eastAsia="ja-JP"/>
        </w:rPr>
        <w:t xml:space="preserve"> in an efficient way to pursue the low energy consumption. </w:t>
      </w:r>
      <w:r>
        <w:rPr>
          <w:lang w:val="en-US" w:eastAsia="ja-JP"/>
        </w:rPr>
        <w:t>To summarize the discussion, the following proposals are highlighted:</w:t>
      </w:r>
    </w:p>
    <w:p w14:paraId="2075647E" w14:textId="77777777" w:rsidR="00A72459" w:rsidRDefault="00F02C8C" w:rsidP="00D40C5C">
      <w:pPr>
        <w:rPr>
          <w:rFonts w:eastAsia="SimSun"/>
          <w:b/>
          <w:bCs/>
          <w:lang w:val="en-US" w:eastAsia="zh-CN"/>
        </w:rPr>
      </w:pPr>
      <w:r>
        <w:rPr>
          <w:rFonts w:eastAsia="SimSun" w:hint="eastAsia"/>
          <w:b/>
          <w:bCs/>
          <w:lang w:val="en-US" w:eastAsia="zh-CN"/>
        </w:rPr>
        <w:t>Proposal 1: UE traffic adaptation for power saving needs to minimize the UE active period while no traffic.</w:t>
      </w:r>
    </w:p>
    <w:p w14:paraId="56F2190C" w14:textId="77777777" w:rsidR="005A0810" w:rsidRDefault="005A0810" w:rsidP="005A0810">
      <w:pPr>
        <w:rPr>
          <w:rFonts w:eastAsia="SimSun"/>
          <w:lang w:val="en-US" w:eastAsia="zh-CN"/>
        </w:rPr>
      </w:pPr>
      <w:r>
        <w:rPr>
          <w:rFonts w:eastAsia="SimSun" w:hint="eastAsia"/>
          <w:b/>
          <w:bCs/>
          <w:lang w:val="en-US" w:eastAsia="zh-CN"/>
        </w:rPr>
        <w:t xml:space="preserve">Proposal 2: UE traffic adaptation for power saving should </w:t>
      </w:r>
      <w:r>
        <w:rPr>
          <w:rFonts w:eastAsia="SimSun"/>
          <w:b/>
          <w:bCs/>
          <w:lang w:val="en-US" w:eastAsia="zh-CN"/>
        </w:rPr>
        <w:t>take</w:t>
      </w:r>
      <w:r>
        <w:rPr>
          <w:rFonts w:eastAsia="SimSun" w:hint="eastAsia"/>
          <w:b/>
          <w:bCs/>
          <w:lang w:val="en-US" w:eastAsia="zh-CN"/>
        </w:rPr>
        <w:t xml:space="preserve"> the packet delivery latency</w:t>
      </w:r>
      <w:r>
        <w:rPr>
          <w:rFonts w:eastAsia="SimSun"/>
          <w:b/>
          <w:bCs/>
          <w:lang w:val="en-US" w:eastAsia="zh-CN"/>
        </w:rPr>
        <w:t xml:space="preserve"> into account</w:t>
      </w:r>
      <w:r>
        <w:rPr>
          <w:rFonts w:eastAsia="SimSun" w:hint="eastAsia"/>
          <w:b/>
          <w:bCs/>
          <w:lang w:val="en-US" w:eastAsia="zh-CN"/>
        </w:rPr>
        <w:t>.</w:t>
      </w:r>
    </w:p>
    <w:p w14:paraId="529D0113" w14:textId="0993B621" w:rsidR="00A72459" w:rsidRDefault="00A72459" w:rsidP="00E02A21">
      <w:pPr>
        <w:rPr>
          <w:rFonts w:ascii="Arial" w:hAnsi="Arial" w:cs="Arial"/>
        </w:rPr>
      </w:pPr>
    </w:p>
    <w:p w14:paraId="6C3F24CB" w14:textId="77777777" w:rsidR="00A72459" w:rsidRDefault="00F02C8C" w:rsidP="00834607">
      <w:pPr>
        <w:pStyle w:val="Heading1"/>
        <w:rPr>
          <w:rFonts w:cs="Arial"/>
        </w:rPr>
      </w:pPr>
      <w:r>
        <w:rPr>
          <w:rFonts w:cs="Arial" w:hint="eastAsia"/>
        </w:rPr>
        <w:t>References</w:t>
      </w:r>
    </w:p>
    <w:p w14:paraId="4D73795B" w14:textId="77777777" w:rsidR="00A72459" w:rsidRDefault="00F02C8C" w:rsidP="00834607">
      <w:r>
        <w:t>[</w:t>
      </w:r>
      <w:r w:rsidR="00B05EB5">
        <w:fldChar w:fldCharType="begin"/>
      </w:r>
      <w:r w:rsidR="00B05EB5">
        <w:instrText xml:space="preserve"> SEQ test \* Arabic \* MERGEFORMAT </w:instrText>
      </w:r>
      <w:r w:rsidR="00B05EB5">
        <w:fldChar w:fldCharType="separate"/>
      </w:r>
      <w:r>
        <w:t>1</w:t>
      </w:r>
      <w:r w:rsidR="00B05EB5">
        <w:fldChar w:fldCharType="end"/>
      </w:r>
      <w:r w:rsidR="00A36EF8">
        <w:t>]</w:t>
      </w:r>
      <w:r w:rsidR="00A36EF8">
        <w:tab/>
      </w:r>
      <w:r>
        <w:rPr>
          <w:lang w:eastAsia="ja-JP"/>
        </w:rPr>
        <w:t>RP-181463</w:t>
      </w:r>
      <w:r w:rsidR="001E3A82">
        <w:rPr>
          <w:lang w:eastAsia="ja-JP"/>
        </w:rPr>
        <w:t xml:space="preserve">, </w:t>
      </w:r>
      <w:r w:rsidR="001E3A82">
        <w:t>Study on UE Power Saving in NR</w:t>
      </w:r>
    </w:p>
    <w:p w14:paraId="62036A67" w14:textId="77777777" w:rsidR="00A72459" w:rsidRPr="001E3A82" w:rsidRDefault="00F02C8C" w:rsidP="00834607">
      <w:pPr>
        <w:rPr>
          <w:rFonts w:eastAsia="SimSun"/>
          <w:lang w:val="en-US" w:eastAsia="zh-CN"/>
        </w:rPr>
      </w:pPr>
      <w:r>
        <w:t>[</w:t>
      </w:r>
      <w:r w:rsidR="00B05EB5">
        <w:fldChar w:fldCharType="begin"/>
      </w:r>
      <w:r w:rsidR="00B05EB5">
        <w:instrText xml:space="preserve"> SEQ test \* A</w:instrText>
      </w:r>
      <w:r w:rsidR="00B05EB5">
        <w:instrText xml:space="preserve">rabic \* MERGEFORMAT </w:instrText>
      </w:r>
      <w:r w:rsidR="00B05EB5">
        <w:fldChar w:fldCharType="separate"/>
      </w:r>
      <w:r>
        <w:t>2</w:t>
      </w:r>
      <w:r w:rsidR="00B05EB5">
        <w:fldChar w:fldCharType="end"/>
      </w:r>
      <w:r w:rsidR="00A36EF8">
        <w:t>]</w:t>
      </w:r>
      <w:r w:rsidR="00A36EF8">
        <w:tab/>
      </w:r>
      <w:r w:rsidR="001E3A82" w:rsidRPr="001E3A82">
        <w:rPr>
          <w:rFonts w:eastAsia="SimSun" w:hint="eastAsia"/>
          <w:lang w:val="en-US" w:eastAsia="zh-CN"/>
        </w:rPr>
        <w:t>TR36.888 v12.0.0</w:t>
      </w:r>
      <w:r w:rsidR="001E3A82" w:rsidRPr="001E3A82">
        <w:rPr>
          <w:rFonts w:eastAsia="SimSun"/>
          <w:lang w:val="en-US" w:eastAsia="zh-CN"/>
        </w:rPr>
        <w:t xml:space="preserve">, Study on provision of low-cost Machine-Type Communications (MTC) User </w:t>
      </w:r>
      <w:proofErr w:type="spellStart"/>
      <w:r w:rsidR="001E3A82" w:rsidRPr="001E3A82">
        <w:rPr>
          <w:rFonts w:eastAsia="SimSun"/>
          <w:lang w:val="en-US" w:eastAsia="zh-CN"/>
        </w:rPr>
        <w:t>Equipments</w:t>
      </w:r>
      <w:proofErr w:type="spellEnd"/>
      <w:r w:rsidR="001E3A82" w:rsidRPr="001E3A82">
        <w:rPr>
          <w:rFonts w:eastAsia="SimSun"/>
          <w:lang w:val="en-US" w:eastAsia="zh-CN"/>
        </w:rPr>
        <w:t xml:space="preserve"> (UEs)</w:t>
      </w:r>
    </w:p>
    <w:sectPr w:rsidR="00A72459" w:rsidRPr="001E3A82">
      <w:footerReference w:type="default" r:id="rId8"/>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C4B9FE" w16cid:durableId="1F572D2B"/>
  <w16cid:commentId w16cid:paraId="4FA52DA6" w16cid:durableId="1F57BC46"/>
  <w16cid:commentId w16cid:paraId="57038B2E" w16cid:durableId="1F572E60"/>
  <w16cid:commentId w16cid:paraId="7FB16319" w16cid:durableId="1F57BC48"/>
  <w16cid:commentId w16cid:paraId="16379064" w16cid:durableId="1F57BC49"/>
  <w16cid:commentId w16cid:paraId="3DFF3648" w16cid:durableId="1F572EFE"/>
  <w16cid:commentId w16cid:paraId="219DD4D4" w16cid:durableId="1F57BC4B"/>
  <w16cid:commentId w16cid:paraId="02D24871" w16cid:durableId="1F572F5F"/>
  <w16cid:commentId w16cid:paraId="071B7EE4" w16cid:durableId="1F57BC4D"/>
  <w16cid:commentId w16cid:paraId="5831DA2F" w16cid:durableId="1F572FCC"/>
  <w16cid:commentId w16cid:paraId="7B1917C4" w16cid:durableId="1F57BC4F"/>
  <w16cid:commentId w16cid:paraId="783685DC" w16cid:durableId="1F573059"/>
  <w16cid:commentId w16cid:paraId="05C6102F" w16cid:durableId="1F57BC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11329" w14:textId="77777777" w:rsidR="00B05EB5" w:rsidRDefault="00B05EB5">
      <w:pPr>
        <w:spacing w:after="0" w:line="240" w:lineRule="auto"/>
      </w:pPr>
      <w:r>
        <w:separator/>
      </w:r>
    </w:p>
  </w:endnote>
  <w:endnote w:type="continuationSeparator" w:id="0">
    <w:p w14:paraId="0E7A98AC" w14:textId="77777777" w:rsidR="00B05EB5" w:rsidRDefault="00B05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C75AD" w14:textId="77777777" w:rsidR="00A72459" w:rsidRDefault="00F02C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4A708" w14:textId="77777777" w:rsidR="00B05EB5" w:rsidRDefault="00B05EB5">
      <w:pPr>
        <w:spacing w:after="0" w:line="240" w:lineRule="auto"/>
      </w:pPr>
      <w:r>
        <w:separator/>
      </w:r>
    </w:p>
  </w:footnote>
  <w:footnote w:type="continuationSeparator" w:id="0">
    <w:p w14:paraId="310CF974" w14:textId="77777777" w:rsidR="00B05EB5" w:rsidRDefault="00B05E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8D5F4"/>
    <w:multiLevelType w:val="singleLevel"/>
    <w:tmpl w:val="2098D5F4"/>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3DC73DAC"/>
    <w:multiLevelType w:val="hybridMultilevel"/>
    <w:tmpl w:val="BEB0F70E"/>
    <w:lvl w:ilvl="0" w:tplc="A92EE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2C13EE"/>
    <w:multiLevelType w:val="multilevel"/>
    <w:tmpl w:val="772C13EE"/>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05820"/>
    <w:rsid w:val="00036CE4"/>
    <w:rsid w:val="0004462A"/>
    <w:rsid w:val="00055A8B"/>
    <w:rsid w:val="00055D24"/>
    <w:rsid w:val="00075451"/>
    <w:rsid w:val="000848CE"/>
    <w:rsid w:val="000F6ADB"/>
    <w:rsid w:val="0012708D"/>
    <w:rsid w:val="0016272A"/>
    <w:rsid w:val="00170F78"/>
    <w:rsid w:val="00183804"/>
    <w:rsid w:val="001838BB"/>
    <w:rsid w:val="00197DDA"/>
    <w:rsid w:val="001E10A2"/>
    <w:rsid w:val="001E3A82"/>
    <w:rsid w:val="00233393"/>
    <w:rsid w:val="0024641F"/>
    <w:rsid w:val="00257197"/>
    <w:rsid w:val="00281641"/>
    <w:rsid w:val="002943B0"/>
    <w:rsid w:val="00297B6B"/>
    <w:rsid w:val="002E2FAF"/>
    <w:rsid w:val="00322214"/>
    <w:rsid w:val="003906D7"/>
    <w:rsid w:val="003D5372"/>
    <w:rsid w:val="00446BD7"/>
    <w:rsid w:val="00492C88"/>
    <w:rsid w:val="004B624D"/>
    <w:rsid w:val="004C36D6"/>
    <w:rsid w:val="004C4E5B"/>
    <w:rsid w:val="004E24E4"/>
    <w:rsid w:val="004E3ED5"/>
    <w:rsid w:val="00517FC1"/>
    <w:rsid w:val="00531B1E"/>
    <w:rsid w:val="00582A8E"/>
    <w:rsid w:val="0059452B"/>
    <w:rsid w:val="005A0810"/>
    <w:rsid w:val="00614E92"/>
    <w:rsid w:val="0072496A"/>
    <w:rsid w:val="007B6660"/>
    <w:rsid w:val="007E4E68"/>
    <w:rsid w:val="007F3B71"/>
    <w:rsid w:val="007F3E4E"/>
    <w:rsid w:val="0080369F"/>
    <w:rsid w:val="0083022D"/>
    <w:rsid w:val="00834607"/>
    <w:rsid w:val="008361FA"/>
    <w:rsid w:val="008A1A0C"/>
    <w:rsid w:val="00921CA8"/>
    <w:rsid w:val="00941BC8"/>
    <w:rsid w:val="00957183"/>
    <w:rsid w:val="009633AC"/>
    <w:rsid w:val="00997E0E"/>
    <w:rsid w:val="009A02EC"/>
    <w:rsid w:val="009E1664"/>
    <w:rsid w:val="009E4C29"/>
    <w:rsid w:val="00A36EF8"/>
    <w:rsid w:val="00A72459"/>
    <w:rsid w:val="00A978E4"/>
    <w:rsid w:val="00B02CB3"/>
    <w:rsid w:val="00B05EB5"/>
    <w:rsid w:val="00B17A2F"/>
    <w:rsid w:val="00B94ED3"/>
    <w:rsid w:val="00BB6939"/>
    <w:rsid w:val="00C13B7F"/>
    <w:rsid w:val="00C5665B"/>
    <w:rsid w:val="00C6594E"/>
    <w:rsid w:val="00CB24EA"/>
    <w:rsid w:val="00CB45B2"/>
    <w:rsid w:val="00CD1E17"/>
    <w:rsid w:val="00CE3219"/>
    <w:rsid w:val="00CE6F77"/>
    <w:rsid w:val="00D01FA9"/>
    <w:rsid w:val="00D30D78"/>
    <w:rsid w:val="00D33F2C"/>
    <w:rsid w:val="00D37CF4"/>
    <w:rsid w:val="00D40C5C"/>
    <w:rsid w:val="00D42715"/>
    <w:rsid w:val="00D6755C"/>
    <w:rsid w:val="00D73EBF"/>
    <w:rsid w:val="00DA1865"/>
    <w:rsid w:val="00DC7ECE"/>
    <w:rsid w:val="00E02A21"/>
    <w:rsid w:val="00E41E65"/>
    <w:rsid w:val="00E97B5E"/>
    <w:rsid w:val="00EC6668"/>
    <w:rsid w:val="00EC7C95"/>
    <w:rsid w:val="00ED684D"/>
    <w:rsid w:val="00EF0897"/>
    <w:rsid w:val="00EF2EF5"/>
    <w:rsid w:val="00F02C8C"/>
    <w:rsid w:val="00F36517"/>
    <w:rsid w:val="00FB25B9"/>
    <w:rsid w:val="00FD6ED0"/>
    <w:rsid w:val="00FE3CC3"/>
    <w:rsid w:val="00FE7825"/>
    <w:rsid w:val="00FF1A35"/>
    <w:rsid w:val="069E5743"/>
    <w:rsid w:val="081D000D"/>
    <w:rsid w:val="09D66C2F"/>
    <w:rsid w:val="0ADA657D"/>
    <w:rsid w:val="0F1E45F0"/>
    <w:rsid w:val="162C2300"/>
    <w:rsid w:val="19912169"/>
    <w:rsid w:val="24C46933"/>
    <w:rsid w:val="26156B45"/>
    <w:rsid w:val="2733283E"/>
    <w:rsid w:val="2D2F78D0"/>
    <w:rsid w:val="2D3F440A"/>
    <w:rsid w:val="34CB6A21"/>
    <w:rsid w:val="38BC6E88"/>
    <w:rsid w:val="3BEF0C8D"/>
    <w:rsid w:val="3F073A36"/>
    <w:rsid w:val="428E5BF0"/>
    <w:rsid w:val="44216A6E"/>
    <w:rsid w:val="45F34912"/>
    <w:rsid w:val="4F524F30"/>
    <w:rsid w:val="52AE7B73"/>
    <w:rsid w:val="57A6553F"/>
    <w:rsid w:val="7456529F"/>
    <w:rsid w:val="7F252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6A436CC"/>
  <w15:docId w15:val="{2333A3C8-612E-4CD0-A0AD-CBBEC721C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lsdException w:name="footer" w:qFormat="1"/>
    <w:lsdException w:name="index heading" w:semiHidden="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lsdException w:name="Plain Text"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styleId="Caption">
    <w:name w:val="caption"/>
    <w:basedOn w:val="Normal"/>
    <w:next w:val="Normal"/>
    <w:qFormat/>
    <w:pPr>
      <w:spacing w:before="120" w:after="120"/>
    </w:pPr>
    <w:rPr>
      <w:b/>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PlainText">
    <w:name w:val="Plain Text"/>
    <w:basedOn w:val="Normal"/>
    <w:qFormat/>
    <w:rPr>
      <w:rFonts w:ascii="Courier New" w:hAnsi="Courier New"/>
      <w:lang w:val="nb-NO"/>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character" w:styleId="CommentReference">
    <w:name w:val="annotation reference"/>
    <w:semiHidden/>
    <w:qFormat/>
    <w:rPr>
      <w:sz w:val="16"/>
    </w:rPr>
  </w:style>
  <w:style w:type="character" w:styleId="FollowedHyperlink">
    <w:name w:val="FollowedHyperlink"/>
    <w:qFormat/>
    <w:rPr>
      <w:color w:val="800080"/>
      <w:u w:val="single"/>
    </w:rPr>
  </w:style>
  <w:style w:type="character" w:styleId="FootnoteReference">
    <w:name w:val="footnote reference"/>
    <w:semiHidden/>
    <w:qFormat/>
    <w:rPr>
      <w:b/>
      <w:position w:val="6"/>
      <w:sz w:val="16"/>
    </w:r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rPr>
      <w:i/>
      <w:color w:val="0000FF"/>
    </w:rPr>
  </w:style>
  <w:style w:type="paragraph" w:styleId="ListParagraph">
    <w:name w:val="List Paragraph"/>
    <w:basedOn w:val="Normal"/>
    <w:uiPriority w:val="34"/>
    <w:qFormat/>
    <w:pPr>
      <w:ind w:leftChars="400" w:left="840"/>
    </w:pPr>
  </w:style>
  <w:style w:type="paragraph" w:styleId="CommentSubject">
    <w:name w:val="annotation subject"/>
    <w:basedOn w:val="CommentText"/>
    <w:next w:val="CommentText"/>
    <w:link w:val="CommentSubjectChar"/>
    <w:rsid w:val="00E02A21"/>
    <w:rPr>
      <w:b/>
      <w:bCs/>
    </w:rPr>
  </w:style>
  <w:style w:type="character" w:customStyle="1" w:styleId="CommentTextChar">
    <w:name w:val="Comment Text Char"/>
    <w:basedOn w:val="DefaultParagraphFont"/>
    <w:link w:val="CommentText"/>
    <w:semiHidden/>
    <w:rsid w:val="00E02A21"/>
    <w:rPr>
      <w:lang w:val="en-GB" w:eastAsia="en-US"/>
    </w:rPr>
  </w:style>
  <w:style w:type="character" w:customStyle="1" w:styleId="CommentSubjectChar">
    <w:name w:val="Comment Subject Char"/>
    <w:basedOn w:val="CommentTextChar"/>
    <w:link w:val="CommentSubject"/>
    <w:rsid w:val="00E02A21"/>
    <w:rPr>
      <w:b/>
      <w:bCs/>
      <w:lang w:val="en-GB" w:eastAsia="en-US"/>
    </w:rPr>
  </w:style>
  <w:style w:type="paragraph" w:styleId="BalloonText">
    <w:name w:val="Balloon Text"/>
    <w:basedOn w:val="Normal"/>
    <w:link w:val="BalloonTextChar"/>
    <w:rsid w:val="00E02A21"/>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E02A21"/>
    <w:rPr>
      <w:rFonts w:asciiTheme="majorHAnsi" w:eastAsiaTheme="majorEastAsia" w:hAnsiTheme="majorHAnsi" w:cstheme="majorBidi"/>
      <w:sz w:val="18"/>
      <w:szCs w:val="18"/>
      <w:lang w:val="en-GB" w:eastAsia="en-US"/>
    </w:rPr>
  </w:style>
  <w:style w:type="paragraph" w:styleId="Revision">
    <w:name w:val="Revision"/>
    <w:hidden/>
    <w:uiPriority w:val="99"/>
    <w:semiHidden/>
    <w:rsid w:val="002943B0"/>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47</TotalTime>
  <Pages>2</Pages>
  <Words>911</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cp:lastModifiedBy>Hongchao Li</cp:lastModifiedBy>
  <cp:revision>3</cp:revision>
  <dcterms:created xsi:type="dcterms:W3CDTF">2018-09-28T11:12:00Z</dcterms:created>
  <dcterms:modified xsi:type="dcterms:W3CDTF">2018-09-28T11:58:00Z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1033-10.2.0.6069</vt:lpwstr>
  </property>
</Properties>
</file>